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32E" w:rsidRDefault="00E7232E" w:rsidP="00E723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SPYNE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(fl.1411)</w:t>
      </w:r>
    </w:p>
    <w:p w:rsidR="00E7232E" w:rsidRDefault="00E7232E" w:rsidP="00E723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Bristol. Sheriff.</w:t>
      </w:r>
    </w:p>
    <w:p w:rsidR="00E7232E" w:rsidRDefault="00E7232E" w:rsidP="00E723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232E" w:rsidRDefault="00E7232E" w:rsidP="00E723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232E" w:rsidRDefault="00E7232E" w:rsidP="00E723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Mar.1411</w:t>
      </w:r>
      <w:r>
        <w:rPr>
          <w:rFonts w:ascii="Times New Roman" w:hAnsi="Times New Roman" w:cs="Times New Roman"/>
          <w:sz w:val="24"/>
          <w:szCs w:val="24"/>
        </w:rPr>
        <w:tab/>
        <w:t>The Will of Isabel Barstaple of Bristol(q.v.) was proved before him and</w:t>
      </w:r>
    </w:p>
    <w:p w:rsidR="00E7232E" w:rsidRDefault="00E7232E" w:rsidP="00E723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 Yonge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(q.v.).   (Wadley p.87)</w:t>
      </w:r>
    </w:p>
    <w:p w:rsidR="00E7232E" w:rsidRDefault="00E7232E" w:rsidP="00E723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232E" w:rsidRDefault="00E7232E" w:rsidP="00E723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7232E" w:rsidRPr="0074548A" w:rsidRDefault="00E7232E" w:rsidP="00E723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2016</w:t>
      </w:r>
    </w:p>
    <w:p w:rsidR="006B2F86" w:rsidRPr="00E7232E" w:rsidRDefault="00E7232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E7232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32E" w:rsidRDefault="00E7232E" w:rsidP="00E71FC3">
      <w:pPr>
        <w:spacing w:after="0" w:line="240" w:lineRule="auto"/>
      </w:pPr>
      <w:r>
        <w:separator/>
      </w:r>
    </w:p>
  </w:endnote>
  <w:endnote w:type="continuationSeparator" w:id="0">
    <w:p w:rsidR="00E7232E" w:rsidRDefault="00E723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32E" w:rsidRDefault="00E7232E" w:rsidP="00E71FC3">
      <w:pPr>
        <w:spacing w:after="0" w:line="240" w:lineRule="auto"/>
      </w:pPr>
      <w:r>
        <w:separator/>
      </w:r>
    </w:p>
  </w:footnote>
  <w:footnote w:type="continuationSeparator" w:id="0">
    <w:p w:rsidR="00E7232E" w:rsidRDefault="00E723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2E"/>
    <w:rsid w:val="00AB52E8"/>
    <w:rsid w:val="00B16D3F"/>
    <w:rsid w:val="00E71FC3"/>
    <w:rsid w:val="00E7232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DDEFD"/>
  <w15:chartTrackingRefBased/>
  <w15:docId w15:val="{A3200017-80AB-4B52-86E2-03B5F1DA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2016-06-09T15:24:00Z</dcterms:created>
  <dcterms:modified xsi:type="dcterms:W3CDTF">2016-06-09T15:25:00Z</dcterms:modified>
</cp:coreProperties>
</file>